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B0" w:rsidRPr="00837A23" w:rsidRDefault="006376DE" w:rsidP="00187DB0">
      <w:pPr>
        <w:rPr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-57150</wp:posOffset>
            </wp:positionV>
            <wp:extent cx="3456305" cy="2301240"/>
            <wp:effectExtent l="0" t="0" r="0" b="0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187DB0">
        <w:rPr>
          <w:b/>
          <w:sz w:val="40"/>
        </w:rPr>
        <w:t>Jolly Grammar</w:t>
      </w:r>
      <w:r w:rsidR="00187DB0" w:rsidRPr="006E2FCE">
        <w:rPr>
          <w:sz w:val="32"/>
        </w:rPr>
        <w:t xml:space="preserve"> </w:t>
      </w:r>
      <w:r w:rsidR="00187DB0" w:rsidRPr="00837A23">
        <w:rPr>
          <w:sz w:val="28"/>
          <w:szCs w:val="28"/>
        </w:rPr>
        <w:t xml:space="preserve">is a GRAMMAR </w:t>
      </w:r>
      <w:bookmarkStart w:id="0" w:name="_GoBack"/>
      <w:bookmarkEnd w:id="0"/>
      <w:r w:rsidR="00187DB0" w:rsidRPr="00837A23">
        <w:rPr>
          <w:sz w:val="28"/>
          <w:szCs w:val="28"/>
        </w:rPr>
        <w:t xml:space="preserve">WITHOUT GROANS, multisensory literacy program that teaches: 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Grammar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Punctuation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Phonics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Spelling</w:t>
      </w:r>
    </w:p>
    <w:p w:rsidR="00187DB0" w:rsidRPr="009611B9" w:rsidRDefault="00187DB0" w:rsidP="00187DB0">
      <w:pPr>
        <w:rPr>
          <w:b/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The program applies to children from 7-</w:t>
      </w:r>
      <w:r w:rsidR="00E87AAF">
        <w:rPr>
          <w:sz w:val="28"/>
        </w:rPr>
        <w:t>12</w:t>
      </w:r>
      <w:r w:rsidRPr="008038F4">
        <w:rPr>
          <w:sz w:val="28"/>
        </w:rPr>
        <w:t xml:space="preserve"> years </w:t>
      </w:r>
      <w:r w:rsidR="00664601">
        <w:rPr>
          <w:sz w:val="28"/>
        </w:rPr>
        <w:t>(</w:t>
      </w:r>
      <w:r w:rsidRPr="008038F4">
        <w:rPr>
          <w:sz w:val="28"/>
        </w:rPr>
        <w:t xml:space="preserve">and </w:t>
      </w:r>
      <w:r>
        <w:rPr>
          <w:sz w:val="28"/>
        </w:rPr>
        <w:t>beyond</w:t>
      </w:r>
      <w:r w:rsidRPr="008038F4">
        <w:rPr>
          <w:sz w:val="28"/>
        </w:rPr>
        <w:t xml:space="preserve"> for children with learning difficulties.</w:t>
      </w:r>
      <w:r w:rsidR="00664601">
        <w:rPr>
          <w:sz w:val="28"/>
        </w:rPr>
        <w:t>)</w:t>
      </w:r>
      <w:r w:rsidRPr="008038F4">
        <w:rPr>
          <w:sz w:val="28"/>
        </w:rPr>
        <w:t xml:space="preserve"> The children learn a uniqu</w:t>
      </w:r>
      <w:r w:rsidR="00756B58">
        <w:rPr>
          <w:sz w:val="28"/>
        </w:rPr>
        <w:t xml:space="preserve">e </w:t>
      </w:r>
      <w:r w:rsidRPr="008038F4">
        <w:rPr>
          <w:sz w:val="28"/>
        </w:rPr>
        <w:t xml:space="preserve">combination of movements and colours to help them learn the </w:t>
      </w:r>
      <w:r>
        <w:rPr>
          <w:sz w:val="28"/>
        </w:rPr>
        <w:t xml:space="preserve">basic elements of grammar. </w:t>
      </w:r>
      <w:r w:rsidRPr="008038F4">
        <w:rPr>
          <w:sz w:val="28"/>
        </w:rPr>
        <w:t xml:space="preserve">This means they learn </w:t>
      </w:r>
      <w:r>
        <w:rPr>
          <w:sz w:val="28"/>
        </w:rPr>
        <w:t xml:space="preserve">the “nuts and bolts” of writing </w:t>
      </w:r>
      <w:r w:rsidRPr="008038F4">
        <w:rPr>
          <w:sz w:val="28"/>
        </w:rPr>
        <w:t>easily and naturally.</w:t>
      </w:r>
      <w:r w:rsidR="00664601">
        <w:rPr>
          <w:sz w:val="28"/>
        </w:rPr>
        <w:t xml:space="preserve"> They learn how to incorporate this knowledge into their oral language and writing.</w:t>
      </w:r>
    </w:p>
    <w:p w:rsidR="00187DB0" w:rsidRPr="00A90640" w:rsidRDefault="00187DB0" w:rsidP="00187DB0">
      <w:pPr>
        <w:rPr>
          <w:sz w:val="12"/>
        </w:rPr>
      </w:pPr>
    </w:p>
    <w:p w:rsidR="00187DB0" w:rsidRPr="00E87AAF" w:rsidRDefault="00187DB0" w:rsidP="00187DB0">
      <w:pPr>
        <w:rPr>
          <w:b/>
          <w:i/>
          <w:sz w:val="28"/>
        </w:rPr>
      </w:pPr>
      <w:r w:rsidRPr="00E87AAF">
        <w:rPr>
          <w:b/>
          <w:i/>
          <w:sz w:val="28"/>
        </w:rPr>
        <w:t xml:space="preserve">JOLLY GRAMMAR fits within the national curriculum guidelines and will promote much higher literacy standards for all your students. </w:t>
      </w:r>
    </w:p>
    <w:p w:rsidR="00187DB0" w:rsidRPr="009611B9" w:rsidRDefault="00187DB0" w:rsidP="00187DB0">
      <w:pPr>
        <w:rPr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By attendance at this thought-provoking and practical seminar you will learn:</w:t>
      </w:r>
    </w:p>
    <w:p w:rsidR="00187DB0" w:rsidRPr="00664601" w:rsidRDefault="00664601" w:rsidP="008C2DE6">
      <w:pPr>
        <w:numPr>
          <w:ilvl w:val="0"/>
          <w:numId w:val="13"/>
        </w:numPr>
        <w:rPr>
          <w:sz w:val="28"/>
        </w:rPr>
      </w:pPr>
      <w:r w:rsidRPr="00664601">
        <w:rPr>
          <w:sz w:val="28"/>
        </w:rPr>
        <w:t>W</w:t>
      </w:r>
      <w:r w:rsidR="00187DB0" w:rsidRPr="00664601">
        <w:rPr>
          <w:sz w:val="28"/>
        </w:rPr>
        <w:t>hy this approach is so effective</w:t>
      </w:r>
      <w:r w:rsidRPr="00664601">
        <w:rPr>
          <w:sz w:val="28"/>
        </w:rPr>
        <w:t xml:space="preserve"> and </w:t>
      </w:r>
      <w:r w:rsidR="00187DB0" w:rsidRPr="00664601">
        <w:rPr>
          <w:sz w:val="28"/>
        </w:rPr>
        <w:t xml:space="preserve">multisensory methods to introduce spelling and </w:t>
      </w:r>
      <w:r w:rsidR="00837A23">
        <w:rPr>
          <w:sz w:val="28"/>
        </w:rPr>
        <w:t>g</w:t>
      </w:r>
      <w:r w:rsidR="00187DB0" w:rsidRPr="00664601">
        <w:rPr>
          <w:sz w:val="28"/>
        </w:rPr>
        <w:t>rammar concepts</w:t>
      </w:r>
      <w:r>
        <w:rPr>
          <w:sz w:val="28"/>
        </w:rPr>
        <w:t>.</w:t>
      </w:r>
    </w:p>
    <w:p w:rsidR="00187DB0" w:rsidRPr="008038F4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</w:t>
      </w:r>
      <w:r w:rsidR="00187DB0" w:rsidRPr="008038F4">
        <w:rPr>
          <w:sz w:val="28"/>
        </w:rPr>
        <w:t>hich grammatical structures to introduce and a suggested order</w:t>
      </w:r>
      <w:r>
        <w:rPr>
          <w:sz w:val="28"/>
        </w:rPr>
        <w:t>.</w:t>
      </w:r>
    </w:p>
    <w:p w:rsidR="00187DB0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P</w:t>
      </w:r>
      <w:r w:rsidR="00187DB0" w:rsidRPr="008038F4">
        <w:rPr>
          <w:sz w:val="28"/>
        </w:rPr>
        <w:t xml:space="preserve">ractical, structured strategies to improve spelling skills, grammar and therefore </w:t>
      </w:r>
      <w:r>
        <w:rPr>
          <w:sz w:val="28"/>
        </w:rPr>
        <w:t xml:space="preserve">oral and </w:t>
      </w:r>
      <w:r w:rsidR="00187DB0" w:rsidRPr="008038F4">
        <w:rPr>
          <w:sz w:val="28"/>
        </w:rPr>
        <w:t>written expression</w:t>
      </w:r>
      <w:r w:rsidR="00BF4086">
        <w:rPr>
          <w:sz w:val="28"/>
        </w:rPr>
        <w:t>.</w:t>
      </w:r>
    </w:p>
    <w:p w:rsidR="00BF4086" w:rsidRDefault="00BF4086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Ways to incorporate this teaching into your writing lessons.</w:t>
      </w:r>
    </w:p>
    <w:p w:rsidR="00E87AAF" w:rsidRPr="009611B9" w:rsidRDefault="00E87AAF" w:rsidP="00187DB0">
      <w:pPr>
        <w:rPr>
          <w:b/>
          <w:sz w:val="10"/>
        </w:rPr>
      </w:pPr>
    </w:p>
    <w:p w:rsidR="00187DB0" w:rsidRPr="00BF4086" w:rsidRDefault="00187DB0" w:rsidP="00187DB0">
      <w:pPr>
        <w:rPr>
          <w:sz w:val="24"/>
        </w:rPr>
      </w:pPr>
      <w:r w:rsidRPr="00BF4086">
        <w:rPr>
          <w:b/>
          <w:sz w:val="24"/>
        </w:rPr>
        <w:t xml:space="preserve">Date:  </w:t>
      </w:r>
      <w:r w:rsidR="008206A0">
        <w:rPr>
          <w:b/>
          <w:sz w:val="24"/>
        </w:rPr>
        <w:t>Tuesday 28</w:t>
      </w:r>
      <w:r w:rsidR="008206A0" w:rsidRPr="008206A0">
        <w:rPr>
          <w:b/>
          <w:sz w:val="24"/>
          <w:vertAlign w:val="superscript"/>
        </w:rPr>
        <w:t>th</w:t>
      </w:r>
      <w:r w:rsidR="008206A0">
        <w:rPr>
          <w:b/>
          <w:sz w:val="24"/>
        </w:rPr>
        <w:t xml:space="preserve"> February 2017</w:t>
      </w:r>
      <w:r w:rsidR="008206A0">
        <w:rPr>
          <w:b/>
          <w:sz w:val="24"/>
        </w:rPr>
        <w:tab/>
      </w:r>
      <w:r w:rsidR="008206A0">
        <w:rPr>
          <w:b/>
          <w:sz w:val="24"/>
        </w:rPr>
        <w:tab/>
      </w:r>
      <w:r w:rsidRPr="00BF4086">
        <w:rPr>
          <w:sz w:val="24"/>
        </w:rPr>
        <w:t xml:space="preserve">    </w:t>
      </w:r>
      <w:r w:rsidR="00BF4086" w:rsidRPr="00BF4086">
        <w:rPr>
          <w:sz w:val="24"/>
        </w:rPr>
        <w:t xml:space="preserve"> </w:t>
      </w:r>
      <w:r w:rsidR="008206A0">
        <w:rPr>
          <w:b/>
          <w:sz w:val="24"/>
        </w:rPr>
        <w:t>Time: 9am – 3</w:t>
      </w:r>
      <w:r w:rsidRPr="005144EA">
        <w:rPr>
          <w:b/>
          <w:sz w:val="24"/>
        </w:rPr>
        <w:t>pm</w:t>
      </w:r>
      <w:r w:rsidRPr="00BF4086">
        <w:rPr>
          <w:sz w:val="24"/>
        </w:rPr>
        <w:t xml:space="preserve"> </w:t>
      </w:r>
    </w:p>
    <w:p w:rsidR="002438B4" w:rsidRDefault="002438B4" w:rsidP="002438B4">
      <w:pPr>
        <w:rPr>
          <w:sz w:val="24"/>
        </w:rPr>
      </w:pPr>
      <w:r w:rsidRPr="00837A23">
        <w:rPr>
          <w:b/>
          <w:sz w:val="24"/>
        </w:rPr>
        <w:t>Venue:</w:t>
      </w:r>
      <w:r w:rsidRPr="00BF4086">
        <w:rPr>
          <w:sz w:val="24"/>
        </w:rPr>
        <w:t xml:space="preserve"> </w:t>
      </w:r>
      <w:r w:rsidR="003C2585">
        <w:rPr>
          <w:sz w:val="24"/>
        </w:rPr>
        <w:t>International Centre for Excellence, 19 King William Street, Bayswater WA 6053</w:t>
      </w:r>
    </w:p>
    <w:p w:rsidR="00E87AAF" w:rsidRDefault="00B4423A" w:rsidP="00B4423A">
      <w:pPr>
        <w:rPr>
          <w:sz w:val="24"/>
        </w:rPr>
      </w:pPr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>
        <w:rPr>
          <w:sz w:val="24"/>
        </w:rPr>
        <w:t>2</w:t>
      </w:r>
      <w:r w:rsidR="00443AA0">
        <w:rPr>
          <w:sz w:val="24"/>
        </w:rPr>
        <w:t>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</w:p>
    <w:p w:rsidR="00BE40AC" w:rsidRPr="008038F4" w:rsidRDefault="00B4423A" w:rsidP="00B4423A">
      <w:pPr>
        <w:rPr>
          <w:sz w:val="16"/>
          <w:szCs w:val="16"/>
        </w:rPr>
      </w:pPr>
      <w:r>
        <w:rPr>
          <w:sz w:val="24"/>
        </w:rPr>
        <w:tab/>
      </w:r>
    </w:p>
    <w:p w:rsidR="00837A23" w:rsidRDefault="00837A23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A90640" w:rsidRPr="00F74B9F" w:rsidRDefault="009611B9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A90640"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 w:rsidRPr="009611B9">
        <w:rPr>
          <w:sz w:val="18"/>
        </w:rPr>
        <w:t xml:space="preserve">JG PER </w:t>
      </w:r>
      <w:r w:rsidR="008206A0">
        <w:rPr>
          <w:sz w:val="18"/>
        </w:rPr>
        <w:t>28Feb17</w:t>
      </w:r>
    </w:p>
    <w:p w:rsidR="00837A23" w:rsidRPr="00F74B9F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  <w:r w:rsidR="009611B9">
        <w:rPr>
          <w:sz w:val="24"/>
          <w:szCs w:val="24"/>
        </w:rPr>
        <w:t>________</w:t>
      </w:r>
    </w:p>
    <w:p w:rsidR="00837A23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  <w:t>School: __________________________________</w:t>
      </w:r>
    </w:p>
    <w:p w:rsidR="0033660D" w:rsidRPr="00F74B9F" w:rsidRDefault="0033660D" w:rsidP="00837A2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837A23" w:rsidRPr="00F74B9F" w:rsidRDefault="00837A23" w:rsidP="00837A23">
      <w:pPr>
        <w:rPr>
          <w:sz w:val="6"/>
          <w:szCs w:val="24"/>
        </w:rPr>
      </w:pP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9611B9">
        <w:rPr>
          <w:sz w:val="24"/>
          <w:szCs w:val="24"/>
        </w:rPr>
        <w:t xml:space="preserve">EFT,  </w:t>
      </w:r>
      <w:r w:rsidRPr="00B21CC2">
        <w:rPr>
          <w:sz w:val="24"/>
          <w:szCs w:val="24"/>
        </w:rPr>
        <w:t xml:space="preserve">cheque or credit card (please circle). Please make cheques payable to the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Pr="00B21CC2">
        <w:rPr>
          <w:sz w:val="24"/>
          <w:szCs w:val="24"/>
        </w:rPr>
        <w:t xml:space="preserve">and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837A23" w:rsidRPr="009611B9" w:rsidRDefault="00837A23" w:rsidP="00837A23">
      <w:pPr>
        <w:rPr>
          <w:sz w:val="8"/>
          <w:szCs w:val="24"/>
        </w:rPr>
      </w:pP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Name on Credit Card: _____________________________ Amount: _________ 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37A23" w:rsidRPr="00B21CC2" w:rsidSect="008206A0">
      <w:headerReference w:type="default" r:id="rId8"/>
      <w:footerReference w:type="default" r:id="rId9"/>
      <w:pgSz w:w="11906" w:h="16838" w:code="9"/>
      <w:pgMar w:top="720" w:right="720" w:bottom="450" w:left="720" w:header="450" w:footer="13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B3C" w:rsidRDefault="00431B3C">
      <w:r>
        <w:separator/>
      </w:r>
    </w:p>
  </w:endnote>
  <w:endnote w:type="continuationSeparator" w:id="0">
    <w:p w:rsidR="00431B3C" w:rsidRDefault="0043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7" w:rsidRPr="00230B4B" w:rsidRDefault="00114907" w:rsidP="00CE4CD0">
    <w:pPr>
      <w:pBdr>
        <w:top w:val="single" w:sz="4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B3C" w:rsidRDefault="00431B3C">
      <w:r>
        <w:separator/>
      </w:r>
    </w:p>
  </w:footnote>
  <w:footnote w:type="continuationSeparator" w:id="0">
    <w:p w:rsidR="00431B3C" w:rsidRDefault="00431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24"/>
      <w:gridCol w:w="8316"/>
    </w:tblGrid>
    <w:tr w:rsidR="00114907" w:rsidRPr="008038F4" w:rsidTr="00507240">
      <w:tc>
        <w:tcPr>
          <w:tcW w:w="2418" w:type="dxa"/>
        </w:tcPr>
        <w:p w:rsidR="00114907" w:rsidRPr="008038F4" w:rsidRDefault="006376DE">
          <w:pPr>
            <w:pStyle w:val="Header"/>
            <w:spacing w:before="20" w:after="20"/>
            <w:ind w:left="144" w:right="144"/>
          </w:pPr>
          <w:r>
            <w:rPr>
              <w:noProof/>
              <w:lang w:val="en-US"/>
            </w:rPr>
            <w:drawing>
              <wp:inline distT="0" distB="0" distL="0" distR="0">
                <wp:extent cx="1219200" cy="771525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4907" w:rsidRPr="008038F4" w:rsidRDefault="00114907">
          <w:pPr>
            <w:pStyle w:val="Header"/>
            <w:spacing w:before="20" w:after="20"/>
            <w:ind w:left="144"/>
            <w:jc w:val="center"/>
            <w:rPr>
              <w:b/>
              <w:sz w:val="16"/>
              <w:szCs w:val="16"/>
            </w:rPr>
          </w:pPr>
          <w:r w:rsidRPr="008038F4">
            <w:rPr>
              <w:b/>
              <w:sz w:val="16"/>
              <w:szCs w:val="16"/>
            </w:rPr>
            <w:t xml:space="preserve">International </w:t>
          </w:r>
          <w:r w:rsidRPr="008038F4">
            <w:rPr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322" w:type="dxa"/>
        </w:tcPr>
        <w:p w:rsidR="00114907" w:rsidRPr="008038F4" w:rsidRDefault="008206A0" w:rsidP="00507240">
          <w:pPr>
            <w:pStyle w:val="Heading6"/>
            <w:ind w:right="2160"/>
            <w:jc w:val="center"/>
            <w:rPr>
              <w:rFonts w:ascii="Times New Roman" w:hAnsi="Times New Roman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1905</wp:posOffset>
                </wp:positionV>
                <wp:extent cx="1693545" cy="1072515"/>
                <wp:effectExtent l="0" t="0" r="0" b="0"/>
                <wp:wrapSquare wrapText="bothSides"/>
                <wp:docPr id="9" name="Picture 1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10725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64601" w:rsidRDefault="00FA3DC3" w:rsidP="00507240">
          <w:pPr>
            <w:pStyle w:val="Heading6"/>
            <w:ind w:right="2160"/>
            <w:jc w:val="center"/>
            <w:rPr>
              <w:rFonts w:ascii="Times New Roman" w:hAnsi="Times New Roman"/>
              <w:sz w:val="28"/>
              <w:szCs w:val="52"/>
            </w:rPr>
          </w:pPr>
          <w:r w:rsidRPr="00664601">
            <w:rPr>
              <w:rFonts w:ascii="Times New Roman" w:hAnsi="Times New Roman"/>
              <w:sz w:val="24"/>
              <w:szCs w:val="52"/>
            </w:rPr>
            <w:t xml:space="preserve">Victoria Carlton’s </w:t>
          </w:r>
          <w:r w:rsidR="003902A1" w:rsidRPr="00664601">
            <w:rPr>
              <w:rFonts w:ascii="Times New Roman" w:hAnsi="Times New Roman"/>
              <w:sz w:val="24"/>
              <w:szCs w:val="52"/>
            </w:rPr>
            <w:t xml:space="preserve">approach </w:t>
          </w:r>
          <w:r w:rsidR="00664601">
            <w:rPr>
              <w:rFonts w:ascii="Times New Roman" w:hAnsi="Times New Roman"/>
              <w:sz w:val="28"/>
              <w:szCs w:val="52"/>
            </w:rPr>
            <w:t>to:</w:t>
          </w:r>
        </w:p>
        <w:p w:rsidR="00114907" w:rsidRPr="00664601" w:rsidRDefault="00114907" w:rsidP="00E87AAF">
          <w:pPr>
            <w:pStyle w:val="Heading6"/>
            <w:ind w:left="-150" w:right="2160"/>
            <w:jc w:val="center"/>
            <w:rPr>
              <w:i/>
              <w:sz w:val="32"/>
              <w:szCs w:val="32"/>
            </w:rPr>
          </w:pPr>
          <w:r w:rsidRPr="00664601">
            <w:rPr>
              <w:rFonts w:ascii="Times New Roman" w:hAnsi="Times New Roman"/>
              <w:sz w:val="48"/>
              <w:szCs w:val="52"/>
            </w:rPr>
            <w:t>JOLLY GRAMMAR</w:t>
          </w:r>
          <w:r w:rsidR="00200748" w:rsidRPr="00664601">
            <w:rPr>
              <w:rFonts w:ascii="Times New Roman" w:hAnsi="Times New Roman"/>
              <w:sz w:val="48"/>
              <w:szCs w:val="52"/>
            </w:rPr>
            <w:t xml:space="preserve"> </w:t>
          </w:r>
          <w:r w:rsidRPr="00664601">
            <w:rPr>
              <w:i/>
              <w:sz w:val="28"/>
              <w:szCs w:val="32"/>
            </w:rPr>
            <w:t>Professional Development for Teachers</w:t>
          </w:r>
        </w:p>
      </w:tc>
    </w:tr>
  </w:tbl>
  <w:p w:rsidR="00114907" w:rsidRPr="008038F4" w:rsidRDefault="00114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95A33"/>
    <w:rsid w:val="000C0196"/>
    <w:rsid w:val="000C20FD"/>
    <w:rsid w:val="000E62C3"/>
    <w:rsid w:val="000F0077"/>
    <w:rsid w:val="000F03DE"/>
    <w:rsid w:val="000F1F79"/>
    <w:rsid w:val="000F5BC1"/>
    <w:rsid w:val="00106619"/>
    <w:rsid w:val="00114907"/>
    <w:rsid w:val="001604B8"/>
    <w:rsid w:val="00187DB0"/>
    <w:rsid w:val="001C1EF2"/>
    <w:rsid w:val="00200748"/>
    <w:rsid w:val="002040CE"/>
    <w:rsid w:val="00230B4B"/>
    <w:rsid w:val="0023303B"/>
    <w:rsid w:val="00242CAB"/>
    <w:rsid w:val="002438B4"/>
    <w:rsid w:val="00271F03"/>
    <w:rsid w:val="002A0FDF"/>
    <w:rsid w:val="002C63F1"/>
    <w:rsid w:val="00314C97"/>
    <w:rsid w:val="0033660D"/>
    <w:rsid w:val="00355352"/>
    <w:rsid w:val="00360B47"/>
    <w:rsid w:val="00361B64"/>
    <w:rsid w:val="00383F2A"/>
    <w:rsid w:val="003902A1"/>
    <w:rsid w:val="003A09E3"/>
    <w:rsid w:val="003B15FF"/>
    <w:rsid w:val="003B2B17"/>
    <w:rsid w:val="003C2585"/>
    <w:rsid w:val="003E111A"/>
    <w:rsid w:val="00420C42"/>
    <w:rsid w:val="00431B3C"/>
    <w:rsid w:val="00443AA0"/>
    <w:rsid w:val="00457FB0"/>
    <w:rsid w:val="00465E7A"/>
    <w:rsid w:val="00471C8D"/>
    <w:rsid w:val="004A68DF"/>
    <w:rsid w:val="004B3E87"/>
    <w:rsid w:val="004C2FC7"/>
    <w:rsid w:val="004D074D"/>
    <w:rsid w:val="004D4758"/>
    <w:rsid w:val="00507240"/>
    <w:rsid w:val="005144EA"/>
    <w:rsid w:val="00531C69"/>
    <w:rsid w:val="00547A81"/>
    <w:rsid w:val="00562C49"/>
    <w:rsid w:val="005E696A"/>
    <w:rsid w:val="00607EDC"/>
    <w:rsid w:val="00613D2F"/>
    <w:rsid w:val="00615DA8"/>
    <w:rsid w:val="00617D2F"/>
    <w:rsid w:val="00624489"/>
    <w:rsid w:val="006325CD"/>
    <w:rsid w:val="0063680E"/>
    <w:rsid w:val="006376DE"/>
    <w:rsid w:val="00664601"/>
    <w:rsid w:val="006819CB"/>
    <w:rsid w:val="006E2FCE"/>
    <w:rsid w:val="00702AC5"/>
    <w:rsid w:val="00704A31"/>
    <w:rsid w:val="0071525E"/>
    <w:rsid w:val="007316F9"/>
    <w:rsid w:val="00751F94"/>
    <w:rsid w:val="00756B58"/>
    <w:rsid w:val="007D4B64"/>
    <w:rsid w:val="007E76DF"/>
    <w:rsid w:val="008038F4"/>
    <w:rsid w:val="008206A0"/>
    <w:rsid w:val="008310C8"/>
    <w:rsid w:val="00837A23"/>
    <w:rsid w:val="0085374F"/>
    <w:rsid w:val="008C10D5"/>
    <w:rsid w:val="008C2DE6"/>
    <w:rsid w:val="008E485F"/>
    <w:rsid w:val="008E7D61"/>
    <w:rsid w:val="009102F9"/>
    <w:rsid w:val="009611B9"/>
    <w:rsid w:val="00981CDF"/>
    <w:rsid w:val="00984DEF"/>
    <w:rsid w:val="009A02BB"/>
    <w:rsid w:val="009B23DF"/>
    <w:rsid w:val="009D351E"/>
    <w:rsid w:val="009D752A"/>
    <w:rsid w:val="009E3AE4"/>
    <w:rsid w:val="009F57C4"/>
    <w:rsid w:val="009F7F50"/>
    <w:rsid w:val="00A341D2"/>
    <w:rsid w:val="00A417CC"/>
    <w:rsid w:val="00A55021"/>
    <w:rsid w:val="00A90640"/>
    <w:rsid w:val="00AA2BE5"/>
    <w:rsid w:val="00AD3925"/>
    <w:rsid w:val="00AD6F34"/>
    <w:rsid w:val="00AE3D43"/>
    <w:rsid w:val="00AF4625"/>
    <w:rsid w:val="00B12CD0"/>
    <w:rsid w:val="00B17132"/>
    <w:rsid w:val="00B21A60"/>
    <w:rsid w:val="00B36721"/>
    <w:rsid w:val="00B37074"/>
    <w:rsid w:val="00B4423A"/>
    <w:rsid w:val="00B458A9"/>
    <w:rsid w:val="00B53B73"/>
    <w:rsid w:val="00B93BDD"/>
    <w:rsid w:val="00BA489F"/>
    <w:rsid w:val="00BB3E8F"/>
    <w:rsid w:val="00BC46E4"/>
    <w:rsid w:val="00BC500F"/>
    <w:rsid w:val="00BD49A5"/>
    <w:rsid w:val="00BE40AC"/>
    <w:rsid w:val="00BF4086"/>
    <w:rsid w:val="00C23ABC"/>
    <w:rsid w:val="00C601D3"/>
    <w:rsid w:val="00C62216"/>
    <w:rsid w:val="00C738BC"/>
    <w:rsid w:val="00C870CA"/>
    <w:rsid w:val="00C93C7A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E2143D"/>
    <w:rsid w:val="00E574E5"/>
    <w:rsid w:val="00E575D6"/>
    <w:rsid w:val="00E65CBB"/>
    <w:rsid w:val="00E87AAF"/>
    <w:rsid w:val="00EA2F71"/>
    <w:rsid w:val="00F01AED"/>
    <w:rsid w:val="00F1725E"/>
    <w:rsid w:val="00F20D46"/>
    <w:rsid w:val="00F36B21"/>
    <w:rsid w:val="00F45AFF"/>
    <w:rsid w:val="00F678ED"/>
    <w:rsid w:val="00F74142"/>
    <w:rsid w:val="00FA3DC3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A590A9E"/>
  <w15:chartTrackingRefBased/>
  <w15:docId w15:val="{326DBB36-3CB0-4BEE-800E-53A3B1ED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5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2111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3</cp:revision>
  <cp:lastPrinted>2016-02-11T08:56:00Z</cp:lastPrinted>
  <dcterms:created xsi:type="dcterms:W3CDTF">2017-02-01T08:00:00Z</dcterms:created>
  <dcterms:modified xsi:type="dcterms:W3CDTF">2017-02-01T08:01:00Z</dcterms:modified>
</cp:coreProperties>
</file>